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AEE95" w14:textId="77777777" w:rsidR="00A02BA4" w:rsidRDefault="00A02BA4" w:rsidP="00A02B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WHYTE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8FAC10" w14:textId="77777777" w:rsidR="00A02BA4" w:rsidRDefault="00A02BA4" w:rsidP="00A02BA4">
      <w:pPr>
        <w:rPr>
          <w:rFonts w:ascii="Times New Roman" w:hAnsi="Times New Roman" w:cs="Times New Roman"/>
        </w:rPr>
      </w:pPr>
    </w:p>
    <w:p w14:paraId="58C8A4DF" w14:textId="77777777" w:rsidR="00A02BA4" w:rsidRDefault="00A02BA4" w:rsidP="00A02BA4">
      <w:pPr>
        <w:rPr>
          <w:rFonts w:ascii="Times New Roman" w:hAnsi="Times New Roman" w:cs="Times New Roman"/>
        </w:rPr>
      </w:pPr>
    </w:p>
    <w:p w14:paraId="2469EEA8" w14:textId="77777777" w:rsidR="00A02BA4" w:rsidRDefault="00A02BA4" w:rsidP="00A02B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common recovery against William </w:t>
      </w:r>
      <w:proofErr w:type="spellStart"/>
      <w:r>
        <w:rPr>
          <w:rFonts w:ascii="Times New Roman" w:hAnsi="Times New Roman" w:cs="Times New Roman"/>
        </w:rPr>
        <w:t>Warrewyk</w:t>
      </w:r>
      <w:proofErr w:type="spellEnd"/>
      <w:r>
        <w:rPr>
          <w:rFonts w:ascii="Times New Roman" w:hAnsi="Times New Roman" w:cs="Times New Roman"/>
        </w:rPr>
        <w:t>(q.v.) and</w:t>
      </w:r>
    </w:p>
    <w:p w14:paraId="0EF56F3D" w14:textId="77777777" w:rsidR="00A02BA4" w:rsidRDefault="00A02BA4" w:rsidP="00A02B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his wife, Eleanor(q.v.).</w:t>
      </w:r>
    </w:p>
    <w:p w14:paraId="78B92038" w14:textId="77777777" w:rsidR="00A02BA4" w:rsidRDefault="00A02BA4" w:rsidP="00A02B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B477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15F2DC" w14:textId="77777777" w:rsidR="00A02BA4" w:rsidRDefault="00A02BA4" w:rsidP="00A02BA4">
      <w:pPr>
        <w:rPr>
          <w:rFonts w:ascii="Times New Roman" w:hAnsi="Times New Roman" w:cs="Times New Roman"/>
        </w:rPr>
      </w:pPr>
    </w:p>
    <w:p w14:paraId="7212DF20" w14:textId="77777777" w:rsidR="00A02BA4" w:rsidRDefault="00A02BA4" w:rsidP="00A02BA4">
      <w:pPr>
        <w:rPr>
          <w:rFonts w:ascii="Times New Roman" w:hAnsi="Times New Roman" w:cs="Times New Roman"/>
        </w:rPr>
      </w:pPr>
    </w:p>
    <w:p w14:paraId="5906BC8B" w14:textId="77777777" w:rsidR="00A02BA4" w:rsidRDefault="00A02BA4" w:rsidP="00A02B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2019</w:t>
      </w:r>
    </w:p>
    <w:p w14:paraId="7036BED4" w14:textId="77777777" w:rsidR="006B2F86" w:rsidRPr="00E71FC3" w:rsidRDefault="00A02B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053E3" w14:textId="77777777" w:rsidR="00A02BA4" w:rsidRDefault="00A02BA4" w:rsidP="00E71FC3">
      <w:r>
        <w:separator/>
      </w:r>
    </w:p>
  </w:endnote>
  <w:endnote w:type="continuationSeparator" w:id="0">
    <w:p w14:paraId="61CBD149" w14:textId="77777777" w:rsidR="00A02BA4" w:rsidRDefault="00A02B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9C2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3B6FC" w14:textId="77777777" w:rsidR="00A02BA4" w:rsidRDefault="00A02BA4" w:rsidP="00E71FC3">
      <w:r>
        <w:separator/>
      </w:r>
    </w:p>
  </w:footnote>
  <w:footnote w:type="continuationSeparator" w:id="0">
    <w:p w14:paraId="379EA54F" w14:textId="77777777" w:rsidR="00A02BA4" w:rsidRDefault="00A02B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BA4"/>
    <w:rsid w:val="001A7C09"/>
    <w:rsid w:val="00577BD5"/>
    <w:rsid w:val="00656CBA"/>
    <w:rsid w:val="006A1F77"/>
    <w:rsid w:val="00733BE7"/>
    <w:rsid w:val="00A02BA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184C6"/>
  <w15:chartTrackingRefBased/>
  <w15:docId w15:val="{8EE533E1-4D00-40C9-B041-269BB479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2B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02B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2019-04-28T18:57:00Z</dcterms:created>
  <dcterms:modified xsi:type="dcterms:W3CDTF">2019-04-28T18:57:00Z</dcterms:modified>
</cp:coreProperties>
</file>